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AC5" w:rsidRPr="002C32E5" w:rsidRDefault="00C40AC5" w:rsidP="00D65F5F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357957" r:id="rId5"/>
        </w:object>
      </w:r>
    </w:p>
    <w:p w:rsidR="00C40AC5" w:rsidRPr="002C32E5" w:rsidRDefault="00C40AC5" w:rsidP="00D65F5F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C40AC5" w:rsidRPr="002C32E5" w:rsidRDefault="00C40AC5" w:rsidP="00D65F5F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C40AC5" w:rsidRPr="002C32E5" w:rsidRDefault="00C40AC5" w:rsidP="00D65F5F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C40AC5" w:rsidRPr="002C32E5" w:rsidRDefault="00C40AC5" w:rsidP="00D65F5F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C40AC5" w:rsidRPr="002C32E5" w:rsidRDefault="00C40AC5" w:rsidP="00D65F5F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C40AC5" w:rsidRPr="002C32E5" w:rsidRDefault="00C40AC5" w:rsidP="00D65F5F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C40AC5" w:rsidRPr="002C32E5" w:rsidRDefault="00C40AC5" w:rsidP="00D65F5F">
      <w:pPr>
        <w:jc w:val="center"/>
        <w:rPr>
          <w:b/>
          <w:bCs/>
          <w:i/>
          <w:iCs/>
          <w:sz w:val="28"/>
          <w:szCs w:val="28"/>
        </w:rPr>
      </w:pPr>
    </w:p>
    <w:p w:rsidR="00C40AC5" w:rsidRPr="005C4278" w:rsidRDefault="00C40AC5" w:rsidP="00513D95">
      <w:pPr>
        <w:tabs>
          <w:tab w:val="left" w:pos="7434"/>
        </w:tabs>
        <w:rPr>
          <w:sz w:val="28"/>
          <w:u w:val="single"/>
        </w:rPr>
      </w:pPr>
      <w:r w:rsidRPr="005C4278">
        <w:rPr>
          <w:sz w:val="28"/>
        </w:rPr>
        <w:t>20 грудня 2019 року</w:t>
      </w:r>
      <w:r w:rsidRPr="005C4278">
        <w:rPr>
          <w:sz w:val="28"/>
        </w:rPr>
        <w:tab/>
      </w:r>
      <w:r>
        <w:rPr>
          <w:sz w:val="28"/>
        </w:rPr>
        <w:t xml:space="preserve">                 </w:t>
      </w:r>
      <w:r w:rsidRPr="005C4278">
        <w:rPr>
          <w:sz w:val="28"/>
        </w:rPr>
        <w:t>№</w:t>
      </w:r>
      <w:r w:rsidRPr="005C4278">
        <w:rPr>
          <w:sz w:val="28"/>
          <w:u w:val="single"/>
        </w:rPr>
        <w:t xml:space="preserve">  </w:t>
      </w:r>
      <w:r>
        <w:rPr>
          <w:sz w:val="28"/>
          <w:u w:val="single"/>
        </w:rPr>
        <w:t>16</w:t>
      </w:r>
    </w:p>
    <w:p w:rsidR="00C40AC5" w:rsidRDefault="00C40AC5" w:rsidP="00D65F5F">
      <w:pPr>
        <w:jc w:val="both"/>
      </w:pPr>
    </w:p>
    <w:p w:rsidR="00C40AC5" w:rsidRDefault="00C40AC5" w:rsidP="00D65F5F">
      <w:pPr>
        <w:jc w:val="both"/>
        <w:rPr>
          <w:sz w:val="28"/>
          <w:szCs w:val="28"/>
        </w:rPr>
      </w:pPr>
      <w:r w:rsidRPr="00E24F47">
        <w:rPr>
          <w:sz w:val="28"/>
          <w:szCs w:val="28"/>
        </w:rPr>
        <w:t>Про передачу майна об’єктів спільної власності територіальних громад сіл та міста Пологівсь</w:t>
      </w:r>
      <w:r>
        <w:rPr>
          <w:sz w:val="28"/>
          <w:szCs w:val="28"/>
        </w:rPr>
        <w:t>кого району Запорізької області</w:t>
      </w:r>
    </w:p>
    <w:p w:rsidR="00C40AC5" w:rsidRDefault="00C40AC5" w:rsidP="00D65F5F">
      <w:pPr>
        <w:jc w:val="both"/>
        <w:rPr>
          <w:sz w:val="28"/>
          <w:szCs w:val="28"/>
        </w:rPr>
      </w:pPr>
    </w:p>
    <w:p w:rsidR="00C40AC5" w:rsidRPr="00B7680B" w:rsidRDefault="00C40AC5" w:rsidP="00D65F5F">
      <w:pPr>
        <w:jc w:val="both"/>
        <w:rPr>
          <w:sz w:val="28"/>
          <w:szCs w:val="28"/>
        </w:rPr>
      </w:pPr>
    </w:p>
    <w:p w:rsidR="00C40AC5" w:rsidRPr="00B7680B" w:rsidRDefault="00C40AC5" w:rsidP="00D65F5F">
      <w:pPr>
        <w:shd w:val="clear" w:color="auto" w:fill="FFFFFF"/>
        <w:spacing w:after="150"/>
        <w:ind w:firstLine="3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B7680B">
        <w:rPr>
          <w:color w:val="000000"/>
          <w:sz w:val="28"/>
          <w:szCs w:val="28"/>
        </w:rPr>
        <w:t>Розглянувши подання суб’єктів права спільної власності щодо передачі на баланс комунального майна спільної власності територіальних громад сіл та міста Пологівського району, управління яким здійснює районна рада</w:t>
      </w:r>
      <w:r w:rsidRPr="00B7680B">
        <w:rPr>
          <w:sz w:val="28"/>
          <w:szCs w:val="28"/>
        </w:rPr>
        <w:t xml:space="preserve">, </w:t>
      </w:r>
      <w:r w:rsidRPr="00B7680B">
        <w:rPr>
          <w:color w:val="000000"/>
          <w:sz w:val="28"/>
          <w:szCs w:val="28"/>
        </w:rPr>
        <w:t>згідно  ст. 43, 60 Закону України «Про місцеве самоврядування в Україні», Пологівська районна  рада Запорізької області вирішила:</w:t>
      </w:r>
    </w:p>
    <w:p w:rsidR="00C40AC5" w:rsidRPr="00B7680B" w:rsidRDefault="00C40AC5" w:rsidP="00D65F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Дозволити комунальному</w:t>
      </w:r>
      <w:r>
        <w:rPr>
          <w:color w:val="000000"/>
          <w:sz w:val="28"/>
          <w:szCs w:val="28"/>
        </w:rPr>
        <w:t xml:space="preserve"> підприємству «Пологівський центр первинної медико-санітарної допомоги» Пологівської районної ради Запорізької області передати </w:t>
      </w:r>
      <w:r w:rsidRPr="00B7680B">
        <w:rPr>
          <w:sz w:val="28"/>
          <w:szCs w:val="28"/>
        </w:rPr>
        <w:t>майно спільної власності територіальних гр</w:t>
      </w:r>
      <w:r>
        <w:rPr>
          <w:sz w:val="28"/>
          <w:szCs w:val="28"/>
        </w:rPr>
        <w:t xml:space="preserve">омад району </w:t>
      </w:r>
      <w:r w:rsidRPr="00395881">
        <w:rPr>
          <w:color w:val="000000"/>
          <w:sz w:val="28"/>
          <w:szCs w:val="28"/>
        </w:rPr>
        <w:t>комунальному некомерційному підприємству «Пологівська багатопрофільна лікарня інтенсивного лікуван</w:t>
      </w:r>
      <w:r>
        <w:rPr>
          <w:color w:val="000000"/>
          <w:sz w:val="28"/>
          <w:szCs w:val="28"/>
        </w:rPr>
        <w:t>ня»  Пологівської районної ради Запорізької області, а саме: частину приміщення загальною площею 17,8 кв.м., що розташоване за адресою: м. Пологи, вул.  ім. Героя України Сацького В.А.,6/ І. Чеберка, 90.</w:t>
      </w:r>
    </w:p>
    <w:p w:rsidR="00C40AC5" w:rsidRDefault="00C40AC5" w:rsidP="00D65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7680B">
        <w:rPr>
          <w:sz w:val="28"/>
          <w:szCs w:val="28"/>
        </w:rPr>
        <w:t>. Ке</w:t>
      </w:r>
      <w:r>
        <w:rPr>
          <w:sz w:val="28"/>
          <w:szCs w:val="28"/>
        </w:rPr>
        <w:t xml:space="preserve">рівникам підприємств </w:t>
      </w:r>
      <w:r w:rsidRPr="00B7680B">
        <w:rPr>
          <w:sz w:val="28"/>
          <w:szCs w:val="28"/>
        </w:rPr>
        <w:t>здійснити передачу майна згідно акта приймання-передачі відповідно до діючого законодавства.</w:t>
      </w:r>
    </w:p>
    <w:p w:rsidR="00C40AC5" w:rsidRPr="00B7680B" w:rsidRDefault="00C40AC5" w:rsidP="00D65F5F">
      <w:pPr>
        <w:jc w:val="both"/>
        <w:rPr>
          <w:sz w:val="28"/>
          <w:szCs w:val="28"/>
        </w:rPr>
      </w:pPr>
      <w:r w:rsidRPr="00B7680B">
        <w:rPr>
          <w:sz w:val="28"/>
          <w:szCs w:val="28"/>
        </w:rPr>
        <w:t xml:space="preserve">          </w:t>
      </w:r>
      <w:r>
        <w:rPr>
          <w:sz w:val="28"/>
          <w:szCs w:val="28"/>
        </w:rPr>
        <w:t>3</w:t>
      </w:r>
      <w:r w:rsidRPr="00B7680B">
        <w:rPr>
          <w:sz w:val="28"/>
          <w:szCs w:val="28"/>
        </w:rPr>
        <w:t xml:space="preserve"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 </w:t>
      </w:r>
    </w:p>
    <w:p w:rsidR="00C40AC5" w:rsidRDefault="00C40AC5" w:rsidP="00D65F5F">
      <w:pPr>
        <w:jc w:val="both"/>
        <w:rPr>
          <w:sz w:val="28"/>
          <w:szCs w:val="28"/>
        </w:rPr>
      </w:pPr>
    </w:p>
    <w:p w:rsidR="00C40AC5" w:rsidRPr="00B7680B" w:rsidRDefault="00C40AC5" w:rsidP="00D65F5F">
      <w:pPr>
        <w:jc w:val="both"/>
        <w:rPr>
          <w:sz w:val="28"/>
          <w:szCs w:val="28"/>
        </w:rPr>
      </w:pPr>
    </w:p>
    <w:p w:rsidR="00C40AC5" w:rsidRPr="00B7680B" w:rsidRDefault="00C40AC5" w:rsidP="00D65F5F">
      <w:pPr>
        <w:jc w:val="both"/>
        <w:rPr>
          <w:sz w:val="28"/>
          <w:szCs w:val="28"/>
        </w:rPr>
      </w:pPr>
    </w:p>
    <w:p w:rsidR="00C40AC5" w:rsidRPr="00B7680B" w:rsidRDefault="00C40AC5" w:rsidP="00D65F5F">
      <w:pPr>
        <w:jc w:val="both"/>
        <w:rPr>
          <w:sz w:val="28"/>
          <w:szCs w:val="28"/>
        </w:rPr>
      </w:pPr>
      <w:r w:rsidRPr="00B7680B">
        <w:rPr>
          <w:sz w:val="28"/>
          <w:szCs w:val="28"/>
        </w:rPr>
        <w:t>Голова ради</w:t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</w:r>
      <w:r w:rsidRPr="00B7680B">
        <w:rPr>
          <w:sz w:val="28"/>
          <w:szCs w:val="28"/>
        </w:rPr>
        <w:tab/>
        <w:t xml:space="preserve">       О.П. Покутній</w:t>
      </w:r>
    </w:p>
    <w:p w:rsidR="00C40AC5" w:rsidRPr="002F750B" w:rsidRDefault="00C40AC5" w:rsidP="00D65F5F">
      <w:pPr>
        <w:jc w:val="both"/>
        <w:rPr>
          <w:szCs w:val="28"/>
        </w:rPr>
      </w:pPr>
    </w:p>
    <w:p w:rsidR="00C40AC5" w:rsidRDefault="00C40AC5" w:rsidP="00697E33">
      <w:pPr>
        <w:jc w:val="center"/>
      </w:pPr>
      <w:bookmarkStart w:id="0" w:name="_GoBack"/>
      <w:bookmarkEnd w:id="0"/>
    </w:p>
    <w:sectPr w:rsidR="00C40AC5" w:rsidSect="00D65F5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F5F"/>
    <w:rsid w:val="00067F56"/>
    <w:rsid w:val="00272B02"/>
    <w:rsid w:val="002C32E5"/>
    <w:rsid w:val="002F750B"/>
    <w:rsid w:val="003066E2"/>
    <w:rsid w:val="00395881"/>
    <w:rsid w:val="003F2C4F"/>
    <w:rsid w:val="00513D95"/>
    <w:rsid w:val="00526DB2"/>
    <w:rsid w:val="005C4278"/>
    <w:rsid w:val="00680305"/>
    <w:rsid w:val="0069698D"/>
    <w:rsid w:val="00697E33"/>
    <w:rsid w:val="006E39A9"/>
    <w:rsid w:val="00842CFD"/>
    <w:rsid w:val="00890F60"/>
    <w:rsid w:val="008B688D"/>
    <w:rsid w:val="008E2E7C"/>
    <w:rsid w:val="008F734A"/>
    <w:rsid w:val="00AC6932"/>
    <w:rsid w:val="00B468DE"/>
    <w:rsid w:val="00B528FC"/>
    <w:rsid w:val="00B7680B"/>
    <w:rsid w:val="00C40AC5"/>
    <w:rsid w:val="00CE7FE3"/>
    <w:rsid w:val="00D65F5F"/>
    <w:rsid w:val="00E24F47"/>
    <w:rsid w:val="00E25689"/>
    <w:rsid w:val="00E626E4"/>
    <w:rsid w:val="00E900D7"/>
    <w:rsid w:val="00EF707A"/>
    <w:rsid w:val="00F0117C"/>
    <w:rsid w:val="00FA1BEF"/>
    <w:rsid w:val="00FF1635"/>
    <w:rsid w:val="00FF6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F5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5F5F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65F5F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65F5F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65F5F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65F5F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65F5F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65F5F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65F5F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97E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3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958</Words>
  <Characters>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2019-12-17T07:19:00Z</cp:lastPrinted>
  <dcterms:created xsi:type="dcterms:W3CDTF">2019-12-13T07:34:00Z</dcterms:created>
  <dcterms:modified xsi:type="dcterms:W3CDTF">2019-12-20T12:40:00Z</dcterms:modified>
</cp:coreProperties>
</file>